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BBC01" w14:textId="77777777" w:rsidR="00D75FD9" w:rsidRDefault="00D75FD9" w:rsidP="00D75F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SHORT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5F83FD6" w14:textId="77777777" w:rsidR="00D75FD9" w:rsidRDefault="00D75FD9" w:rsidP="00D75FD9">
      <w:pPr>
        <w:rPr>
          <w:rFonts w:ascii="Times New Roman" w:hAnsi="Times New Roman" w:cs="Times New Roman"/>
        </w:rPr>
      </w:pPr>
    </w:p>
    <w:p w14:paraId="7FB5EDE6" w14:textId="77777777" w:rsidR="00D75FD9" w:rsidRDefault="00D75FD9" w:rsidP="00D75FD9">
      <w:pPr>
        <w:rPr>
          <w:rFonts w:ascii="Times New Roman" w:hAnsi="Times New Roman" w:cs="Times New Roman"/>
        </w:rPr>
      </w:pPr>
    </w:p>
    <w:p w14:paraId="017485BF" w14:textId="77777777" w:rsidR="00D75FD9" w:rsidRDefault="00D75FD9" w:rsidP="00D75F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Harvy</w:t>
      </w:r>
      <w:proofErr w:type="spellEnd"/>
      <w:r>
        <w:rPr>
          <w:rFonts w:ascii="Times New Roman" w:hAnsi="Times New Roman" w:cs="Times New Roman"/>
        </w:rPr>
        <w:t xml:space="preserve"> of Wells, Somerset(q.v.).</w:t>
      </w:r>
    </w:p>
    <w:p w14:paraId="6E3BA728" w14:textId="77777777" w:rsidR="00D75FD9" w:rsidRDefault="00D75FD9" w:rsidP="00D75F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188A146" w14:textId="77777777" w:rsidR="00D75FD9" w:rsidRDefault="00D75FD9" w:rsidP="00D75FD9">
      <w:pPr>
        <w:rPr>
          <w:rFonts w:ascii="Times New Roman" w:hAnsi="Times New Roman" w:cs="Times New Roman"/>
        </w:rPr>
      </w:pPr>
    </w:p>
    <w:p w14:paraId="719F9D1E" w14:textId="77777777" w:rsidR="00D75FD9" w:rsidRDefault="00D75FD9" w:rsidP="00D75FD9">
      <w:pPr>
        <w:rPr>
          <w:rFonts w:ascii="Times New Roman" w:hAnsi="Times New Roman" w:cs="Times New Roman"/>
        </w:rPr>
      </w:pPr>
    </w:p>
    <w:p w14:paraId="135B8BED" w14:textId="77777777" w:rsidR="00D75FD9" w:rsidRDefault="00D75FD9" w:rsidP="00D75F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January 2019</w:t>
      </w:r>
    </w:p>
    <w:p w14:paraId="53E891FC" w14:textId="77777777" w:rsidR="006B2F86" w:rsidRPr="00E71FC3" w:rsidRDefault="00D75FD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A55A8" w14:textId="77777777" w:rsidR="00D75FD9" w:rsidRDefault="00D75FD9" w:rsidP="00E71FC3">
      <w:r>
        <w:separator/>
      </w:r>
    </w:p>
  </w:endnote>
  <w:endnote w:type="continuationSeparator" w:id="0">
    <w:p w14:paraId="66BB2F1D" w14:textId="77777777" w:rsidR="00D75FD9" w:rsidRDefault="00D75FD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37D8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56331" w14:textId="77777777" w:rsidR="00D75FD9" w:rsidRDefault="00D75FD9" w:rsidP="00E71FC3">
      <w:r>
        <w:separator/>
      </w:r>
    </w:p>
  </w:footnote>
  <w:footnote w:type="continuationSeparator" w:id="0">
    <w:p w14:paraId="577EF56A" w14:textId="77777777" w:rsidR="00D75FD9" w:rsidRDefault="00D75FD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FD9"/>
    <w:rsid w:val="001A7C09"/>
    <w:rsid w:val="00577BD5"/>
    <w:rsid w:val="00656CBA"/>
    <w:rsid w:val="006A1F77"/>
    <w:rsid w:val="00733BE7"/>
    <w:rsid w:val="00AB52E8"/>
    <w:rsid w:val="00B16D3F"/>
    <w:rsid w:val="00BB41AC"/>
    <w:rsid w:val="00D75FD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7A2D2"/>
  <w15:chartTrackingRefBased/>
  <w15:docId w15:val="{5A011CD6-9E8B-48FD-9990-E6639EC89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FD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75F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2019-01-07T22:08:00Z</dcterms:created>
  <dcterms:modified xsi:type="dcterms:W3CDTF">2019-01-07T22:09:00Z</dcterms:modified>
</cp:coreProperties>
</file>